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24C78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平顶山市鑫利达工贸有限公司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平顶山市鑫利达工贸有限公司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高压电器配套商，年产值1500万，订单充足，正常经营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民营企业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 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机械加工、焊接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刘本李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13569565988</w:t>
      </w:r>
    </w:p>
    <w:p w14:paraId="4DFFFC3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pdsxldgmyxgs@163.com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打磨工3，   要求：男性、身体健康、视力良好。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普通镗车师傅2名  要求：具有三年以上罐体加工经验。</w:t>
      </w:r>
    </w:p>
    <w:p w14:paraId="2EA8595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铆装师傅2名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要求：三年以上工作经验。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</w:p>
    <w:p w14:paraId="3DC04C1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4、数控车床师傅4名    要求：三年以上工作经验，会独立编程。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5、立式加工中心师傅2名  要求：三年以上工作经验，会独立编程。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</w:t>
      </w:r>
    </w:p>
    <w:p w14:paraId="6B43AC8A">
      <w:pPr>
        <w:numPr>
          <w:ilvl w:val="0"/>
          <w:numId w:val="0"/>
        </w:numPr>
        <w:ind w:leftChars="0"/>
        <w:jc w:val="both"/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面议</w:t>
      </w:r>
    </w:p>
    <w:p w14:paraId="0BB64BC8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工资面议，不低于当地同行业工资待遇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开源路南段，二十八中南侧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1EB7763D-1AB2-48DE-AA96-A99962C98D1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808CBFB3-1D4B-4BD3-B6A0-87EAD44DBA5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4910D1F"/>
    <w:rsid w:val="081C48F0"/>
    <w:rsid w:val="088E5CA1"/>
    <w:rsid w:val="17A0682C"/>
    <w:rsid w:val="1959028A"/>
    <w:rsid w:val="19F73A90"/>
    <w:rsid w:val="1AEB4323"/>
    <w:rsid w:val="1F906AC3"/>
    <w:rsid w:val="21681610"/>
    <w:rsid w:val="26E848A3"/>
    <w:rsid w:val="2A021BF3"/>
    <w:rsid w:val="2C7C7A05"/>
    <w:rsid w:val="320F470F"/>
    <w:rsid w:val="32807B59"/>
    <w:rsid w:val="338C0DA0"/>
    <w:rsid w:val="419B0120"/>
    <w:rsid w:val="434D53A5"/>
    <w:rsid w:val="43EE5E78"/>
    <w:rsid w:val="4772541E"/>
    <w:rsid w:val="4B972761"/>
    <w:rsid w:val="4F421746"/>
    <w:rsid w:val="537C75C9"/>
    <w:rsid w:val="548250F0"/>
    <w:rsid w:val="55C83F55"/>
    <w:rsid w:val="58DB6CD4"/>
    <w:rsid w:val="5901387D"/>
    <w:rsid w:val="5B1D0890"/>
    <w:rsid w:val="5E7B6072"/>
    <w:rsid w:val="67137642"/>
    <w:rsid w:val="694C29AA"/>
    <w:rsid w:val="6D066BB0"/>
    <w:rsid w:val="6D535020"/>
    <w:rsid w:val="6E8D1AC5"/>
    <w:rsid w:val="71466CD7"/>
    <w:rsid w:val="7CBA10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286</Words>
  <Characters>318</Characters>
  <Lines>0</Lines>
  <Paragraphs>0</Paragraphs>
  <TotalTime>1</TotalTime>
  <ScaleCrop>false</ScaleCrop>
  <LinksUpToDate>false</LinksUpToDate>
  <CharactersWithSpaces>400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2026-01-23T06:38:21Z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F53B871083C24A7FA95AD76B9D4088B5_13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